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53C8C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A53C8C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A53C8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</w:t>
      </w:r>
      <w:r w:rsidRPr="00A53C8C">
        <w:rPr>
          <w:rFonts w:ascii="TH SarabunPSK" w:hAnsi="TH SarabunPSK" w:cs="TH SarabunPSK"/>
          <w:b/>
          <w:bCs/>
          <w:sz w:val="30"/>
          <w:szCs w:val="30"/>
          <w:cs/>
        </w:rPr>
        <w:t>ที่</w:t>
      </w:r>
      <w:r w:rsidR="00776949" w:rsidRPr="00A53C8C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8767C9" w:rsidRPr="00A53C8C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A53C8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A53C8C" w:rsidRPr="00A53C8C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776949" w:rsidRPr="00A53C8C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A53C8C" w:rsidRPr="00A53C8C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ระดับความสำเร็จของการดำเนินการบังคับคดีตามคำพิพากษา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53C8C" w:rsidRPr="00A53C8C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8E6780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bookmarkStart w:id="0" w:name="_GoBack"/>
      <w:bookmarkEnd w:id="0"/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</w:tblGrid>
      <w:tr w:rsidR="005374C4" w:rsidRPr="00932AC9" w:rsidTr="00F60B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F60B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A53C8C" w:rsidP="00A53C8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7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สำรวจ ตรวจสอบ ข้อมูลคดีที่อยู่ในความรับผิดชอบของสำนักนิติการ</w:t>
            </w:r>
          </w:p>
        </w:tc>
      </w:tr>
      <w:tr w:rsidR="00376665" w:rsidRPr="00932AC9" w:rsidTr="00F60B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A53C8C" w:rsidP="00A53C8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</w:t>
            </w:r>
            <w:r w:rsidRPr="00B727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ดทำบัญชีคดี โดยแยกประเภทคดี (ผิดสัญญาทุน/ละเมิดทางปกครอง)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โดยจัดทำเป็นทะเบียนคุมคดีเสนอผู้อำนวยการสำนักนิติการทราบทุก 3 เดือน</w:t>
            </w:r>
          </w:p>
        </w:tc>
      </w:tr>
      <w:tr w:rsidR="00376665" w:rsidRPr="00932AC9" w:rsidTr="00F60B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A53C8C" w:rsidP="00A53C8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27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รวบรวมเอกสารที่เกี่ยวข้องเพื่อใช้เป็นหลักฐานในการบังคับคดี เป็นต้นว่า ขอคัดถ่ายสำเนาคำพิพากษา ขอหนังสือรับรองคดีถึงที่สุดขอออกหมายบังคับคดี ขอคัดถ่ายทะเบียนราษฎรของลูกหนี้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โดยบันทึกรายละเอียดอยู่ในทะเบียนคุมคดี</w:t>
            </w:r>
          </w:p>
        </w:tc>
      </w:tr>
      <w:tr w:rsidR="00376665" w:rsidRPr="00932AC9" w:rsidTr="00F60BB4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A53C8C" w:rsidP="00A53C8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27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ดำเนินการสืบหาทรัพย์สินหรือหลักทรัพย์ของลูกหนี้ไปยังภูมิลำเนาของลูกหนี้ หน่วยงานที่จัดทำทะเบียนควบคุมอสังหาริมทรัพย์หรือสังหาริมทรัพย์ หรือหน่วยงานที่เกี่ยวข้องอย่างน้อย 3 แหล่งข้อมูล เป็นต้นว่า กรมที่ดิน สำนักงานที่ดินสาขา กรมการขนส่งทางบก ธนาคารพาณิชย์ สำนักงานประกันสังคมฯ</w:t>
            </w:r>
          </w:p>
        </w:tc>
      </w:tr>
      <w:tr w:rsidR="00376665" w:rsidRPr="00932AC9" w:rsidTr="00F60B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A53C8C" w:rsidP="00A53C8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27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รายงานผลการสืบหาทรัพย์สินหรือหลักทรัพย์ของลูกหนี้ การยึดทรัพย์ของลูกหนี้ การพิจารณาคำร้องขอผ่อนผันชำระหนี้หรือการดำเนินคดีล้มละลายแก่ลูกหนี้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เสนอเลขาธิการฯ </w:t>
            </w:r>
            <w:r w:rsidRPr="00B727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ตามแต่ละกรณี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ภายในวันที่ 30 กันยายน 2562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A53C8C" w:rsidRDefault="00A53C8C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A53C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ระดับความสำเร็จของการดำเนินการบังคับคดีตามคำพิพากษา</w:t>
            </w:r>
          </w:p>
        </w:tc>
        <w:tc>
          <w:tcPr>
            <w:tcW w:w="1330" w:type="dxa"/>
          </w:tcPr>
          <w:p w:rsidR="00376665" w:rsidRPr="00932AC9" w:rsidRDefault="00B67A12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53C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493" w:rsidRDefault="00B25493" w:rsidP="007C7324">
      <w:r>
        <w:separator/>
      </w:r>
    </w:p>
  </w:endnote>
  <w:endnote w:type="continuationSeparator" w:id="0">
    <w:p w:rsidR="00B25493" w:rsidRDefault="00B25493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493" w:rsidRDefault="00B25493" w:rsidP="007C7324">
      <w:r>
        <w:separator/>
      </w:r>
    </w:p>
  </w:footnote>
  <w:footnote w:type="continuationSeparator" w:id="0">
    <w:p w:rsidR="00B25493" w:rsidRDefault="00B25493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464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4643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643C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E6780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53C8C"/>
    <w:rsid w:val="00A76D10"/>
    <w:rsid w:val="00A85442"/>
    <w:rsid w:val="00AF19F0"/>
    <w:rsid w:val="00B25493"/>
    <w:rsid w:val="00B3100A"/>
    <w:rsid w:val="00B423C7"/>
    <w:rsid w:val="00B67A12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60BB4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742D2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AE3D7-07D3-4946-B8CB-33395BD2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8</cp:revision>
  <cp:lastPrinted>2013-03-01T03:26:00Z</cp:lastPrinted>
  <dcterms:created xsi:type="dcterms:W3CDTF">2018-12-28T06:06:00Z</dcterms:created>
  <dcterms:modified xsi:type="dcterms:W3CDTF">2018-12-28T08:25:00Z</dcterms:modified>
</cp:coreProperties>
</file>